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71B22" w14:textId="704122D0" w:rsidR="00BA00AB" w:rsidRDefault="002B70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VICARS</w:t>
      </w:r>
      <w:r>
        <w:rPr>
          <w:rFonts w:cs="Times New Roman"/>
          <w:szCs w:val="24"/>
        </w:rPr>
        <w:t xml:space="preserve">       (d.1489)</w:t>
      </w:r>
    </w:p>
    <w:p w14:paraId="1C96C767" w14:textId="3A3E67CC" w:rsidR="002B70E0" w:rsidRDefault="002B70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Grocer.</w:t>
      </w:r>
    </w:p>
    <w:p w14:paraId="0EC99DA5" w14:textId="77777777" w:rsidR="002B70E0" w:rsidRDefault="002B70E0" w:rsidP="009139A6">
      <w:pPr>
        <w:pStyle w:val="NoSpacing"/>
        <w:rPr>
          <w:rFonts w:cs="Times New Roman"/>
          <w:szCs w:val="24"/>
        </w:rPr>
      </w:pPr>
    </w:p>
    <w:p w14:paraId="21C1CE63" w14:textId="77777777" w:rsidR="002B70E0" w:rsidRDefault="002B70E0" w:rsidP="009139A6">
      <w:pPr>
        <w:pStyle w:val="NoSpacing"/>
        <w:rPr>
          <w:rFonts w:cs="Times New Roman"/>
          <w:szCs w:val="24"/>
        </w:rPr>
      </w:pPr>
    </w:p>
    <w:p w14:paraId="528745CB" w14:textId="70723C7C" w:rsidR="002B70E0" w:rsidRDefault="002B70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Jan.1489</w:t>
      </w:r>
      <w:r>
        <w:rPr>
          <w:rFonts w:cs="Times New Roman"/>
          <w:szCs w:val="24"/>
        </w:rPr>
        <w:tab/>
        <w:t>He made his Will.   (W.Y.R. p.174)</w:t>
      </w:r>
    </w:p>
    <w:p w14:paraId="059A14D1" w14:textId="65F556BA" w:rsidR="002B70E0" w:rsidRDefault="002B70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</w:t>
      </w:r>
      <w:r>
        <w:rPr>
          <w:rFonts w:cs="Times New Roman"/>
          <w:szCs w:val="24"/>
        </w:rPr>
        <w:tab/>
        <w:t>Probate of his Will.   (ibid.)</w:t>
      </w:r>
    </w:p>
    <w:p w14:paraId="5D11C217" w14:textId="77777777" w:rsidR="002B70E0" w:rsidRDefault="002B70E0" w:rsidP="009139A6">
      <w:pPr>
        <w:pStyle w:val="NoSpacing"/>
        <w:rPr>
          <w:rFonts w:cs="Times New Roman"/>
          <w:szCs w:val="24"/>
        </w:rPr>
      </w:pPr>
    </w:p>
    <w:p w14:paraId="4AC36332" w14:textId="77777777" w:rsidR="002B70E0" w:rsidRDefault="002B70E0" w:rsidP="009139A6">
      <w:pPr>
        <w:pStyle w:val="NoSpacing"/>
        <w:rPr>
          <w:rFonts w:cs="Times New Roman"/>
          <w:szCs w:val="24"/>
        </w:rPr>
      </w:pPr>
    </w:p>
    <w:p w14:paraId="4631B459" w14:textId="208ABEEB" w:rsidR="002B70E0" w:rsidRPr="002B70E0" w:rsidRDefault="002B70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2024</w:t>
      </w:r>
    </w:p>
    <w:sectPr w:rsidR="002B70E0" w:rsidRPr="002B70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CCA88" w14:textId="77777777" w:rsidR="002B70E0" w:rsidRDefault="002B70E0" w:rsidP="009139A6">
      <w:r>
        <w:separator/>
      </w:r>
    </w:p>
  </w:endnote>
  <w:endnote w:type="continuationSeparator" w:id="0">
    <w:p w14:paraId="08B2ABD6" w14:textId="77777777" w:rsidR="002B70E0" w:rsidRDefault="002B70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B7A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010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7CC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2D186" w14:textId="77777777" w:rsidR="002B70E0" w:rsidRDefault="002B70E0" w:rsidP="009139A6">
      <w:r>
        <w:separator/>
      </w:r>
    </w:p>
  </w:footnote>
  <w:footnote w:type="continuationSeparator" w:id="0">
    <w:p w14:paraId="7E592694" w14:textId="77777777" w:rsidR="002B70E0" w:rsidRDefault="002B70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BB0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838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D98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0E0"/>
    <w:rsid w:val="000666E0"/>
    <w:rsid w:val="002510B7"/>
    <w:rsid w:val="00270799"/>
    <w:rsid w:val="002B70E0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B58FC"/>
  <w15:chartTrackingRefBased/>
  <w15:docId w15:val="{0F5E4E02-DE28-40DF-924E-21034FD6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2024-05-28T20:10:00Z</dcterms:created>
  <dcterms:modified xsi:type="dcterms:W3CDTF">2024-05-28T20:12:00Z</dcterms:modified>
</cp:coreProperties>
</file>